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9D4CE" w14:textId="77777777" w:rsidR="00E06494" w:rsidRDefault="00E06494" w:rsidP="000E46D3">
      <w:pPr>
        <w:pStyle w:val="Unittitle"/>
      </w:pPr>
      <w:r>
        <w:t xml:space="preserve">3. Construction design principles </w:t>
      </w:r>
    </w:p>
    <w:p w14:paraId="469596FC" w14:textId="77777777" w:rsidR="00E06494" w:rsidRPr="00FE713A" w:rsidRDefault="00E06494" w:rsidP="004E4E18">
      <w:pPr>
        <w:pStyle w:val="Heading1"/>
        <w:rPr>
          <w:color w:val="FC4421"/>
        </w:rPr>
      </w:pPr>
      <w:r w:rsidRPr="00FE713A">
        <w:rPr>
          <w:color w:val="FC4421"/>
        </w:rPr>
        <w:t>Worksheet 4: Brownfield and greenfield sites research task (tutor)</w:t>
      </w:r>
    </w:p>
    <w:p w14:paraId="73CE2B91" w14:textId="77777777" w:rsidR="00E06494" w:rsidRPr="00654FB5" w:rsidRDefault="00E06494" w:rsidP="005C004E">
      <w:pPr>
        <w:rPr>
          <w:rFonts w:cs="Arial"/>
          <w:szCs w:val="22"/>
        </w:rPr>
      </w:pPr>
      <w:r w:rsidRPr="00654FB5">
        <w:rPr>
          <w:rFonts w:cs="Arial"/>
          <w:bCs/>
          <w:szCs w:val="22"/>
        </w:rPr>
        <w:t>Research the differences between brownfield and greenfield sites.</w:t>
      </w:r>
      <w:r w:rsidRPr="00654FB5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476A5AB4" w14:textId="77777777" w:rsidR="00E06494" w:rsidRPr="00FD6753" w:rsidRDefault="00E06494" w:rsidP="005C004E">
      <w:pPr>
        <w:rPr>
          <w:rFonts w:cs="Arial"/>
          <w:sz w:val="24"/>
        </w:rPr>
      </w:pPr>
    </w:p>
    <w:p w14:paraId="56267D23" w14:textId="77777777" w:rsidR="00E06494" w:rsidRPr="00FD6753" w:rsidRDefault="00E06494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06494" w:rsidRPr="00FD6753" w14:paraId="4C7317DA" w14:textId="77777777" w:rsidTr="00FE713A">
        <w:tc>
          <w:tcPr>
            <w:tcW w:w="4508" w:type="dxa"/>
            <w:shd w:val="clear" w:color="auto" w:fill="FC4421"/>
          </w:tcPr>
          <w:p w14:paraId="1D9B8813" w14:textId="77777777" w:rsidR="00E06494" w:rsidRPr="00FE713A" w:rsidRDefault="00E06494" w:rsidP="001951EF">
            <w:pPr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FE713A">
              <w:rPr>
                <w:rFonts w:cs="Arial"/>
                <w:b/>
                <w:bCs/>
                <w:color w:val="FFFFFF" w:themeColor="background1"/>
                <w:sz w:val="24"/>
              </w:rPr>
              <w:t>Advantages</w:t>
            </w:r>
          </w:p>
        </w:tc>
        <w:tc>
          <w:tcPr>
            <w:tcW w:w="4508" w:type="dxa"/>
            <w:shd w:val="clear" w:color="auto" w:fill="FC4421"/>
          </w:tcPr>
          <w:p w14:paraId="72C00B01" w14:textId="77777777" w:rsidR="00E06494" w:rsidRPr="00FE713A" w:rsidRDefault="00E06494" w:rsidP="001951EF">
            <w:pPr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FE713A">
              <w:rPr>
                <w:rFonts w:cs="Arial"/>
                <w:b/>
                <w:bCs/>
                <w:color w:val="FFFFFF" w:themeColor="background1"/>
                <w:sz w:val="24"/>
              </w:rPr>
              <w:t>Disadvantages</w:t>
            </w:r>
          </w:p>
        </w:tc>
      </w:tr>
      <w:tr w:rsidR="00E06494" w:rsidRPr="00FD6753" w14:paraId="341F1C4B" w14:textId="77777777" w:rsidTr="001951EF">
        <w:tc>
          <w:tcPr>
            <w:tcW w:w="4508" w:type="dxa"/>
          </w:tcPr>
          <w:p w14:paraId="7666F503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Planning permissions are easier to obtain as local authorities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are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trying to improve run down and derelict land within and surrounding the existing urban area. </w:t>
            </w:r>
          </w:p>
        </w:tc>
        <w:tc>
          <w:tcPr>
            <w:tcW w:w="4508" w:type="dxa"/>
          </w:tcPr>
          <w:p w14:paraId="66D266B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Contaminated ground is expensive to clear.</w:t>
            </w:r>
          </w:p>
          <w:p w14:paraId="30BBEA7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47AB19C9" w14:textId="77777777" w:rsidTr="001951EF">
        <w:tc>
          <w:tcPr>
            <w:tcW w:w="4508" w:type="dxa"/>
          </w:tcPr>
          <w:p w14:paraId="288D3826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Can stimulate local regeneration, shops, business</w:t>
            </w:r>
            <w:r>
              <w:rPr>
                <w:rFonts w:cs="Arial"/>
                <w:color w:val="FF0000"/>
                <w:sz w:val="24"/>
                <w:lang w:val="en-US"/>
              </w:rPr>
              <w:t>,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 etc. </w:t>
            </w:r>
          </w:p>
        </w:tc>
        <w:tc>
          <w:tcPr>
            <w:tcW w:w="4508" w:type="dxa"/>
          </w:tcPr>
          <w:p w14:paraId="4CAFC78C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Can be in less desirable areas of towns and cities, making properties less attractive to homebuyers</w:t>
            </w:r>
          </w:p>
          <w:p w14:paraId="0E87131D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EF4FD6C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1174F09D" w14:textId="77777777" w:rsidTr="001951EF">
        <w:tc>
          <w:tcPr>
            <w:tcW w:w="4508" w:type="dxa"/>
          </w:tcPr>
          <w:p w14:paraId="0A09101C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are normally already in place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</w:tc>
        <w:tc>
          <w:tcPr>
            <w:tcW w:w="4508" w:type="dxa"/>
          </w:tcPr>
          <w:p w14:paraId="18BBBEB7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75904353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A73C6FB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6A56088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3F483367" w14:textId="77777777" w:rsidTr="001951EF">
        <w:tc>
          <w:tcPr>
            <w:tcW w:w="4508" w:type="dxa"/>
          </w:tcPr>
          <w:p w14:paraId="4E3F7B25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Developing brownfield sites reduces the pressure on housing that would otherwise lead to cities/towns expanding into greenfield sites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7464188C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F0EB875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2C73540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1F529C7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6E7E8B62" w14:textId="77777777" w:rsidTr="001951EF">
        <w:tc>
          <w:tcPr>
            <w:tcW w:w="4508" w:type="dxa"/>
          </w:tcPr>
          <w:p w14:paraId="4FE8D188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Clearing brownfield sites can reduce contamination and pollution for the longer</w:t>
            </w:r>
            <w:r>
              <w:rPr>
                <w:rFonts w:cs="Arial"/>
                <w:color w:val="FF0000"/>
                <w:sz w:val="24"/>
              </w:rPr>
              <w:t>-</w:t>
            </w:r>
            <w:r w:rsidRPr="00FD6753">
              <w:rPr>
                <w:rFonts w:cs="Arial"/>
                <w:color w:val="FF0000"/>
                <w:sz w:val="24"/>
              </w:rPr>
              <w:t>term sustainability of the land</w:t>
            </w:r>
            <w:r>
              <w:rPr>
                <w:rFonts w:cs="Arial"/>
                <w:color w:val="FF0000"/>
                <w:sz w:val="24"/>
              </w:rPr>
              <w:t>.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</w:p>
        </w:tc>
        <w:tc>
          <w:tcPr>
            <w:tcW w:w="4508" w:type="dxa"/>
          </w:tcPr>
          <w:p w14:paraId="31BB2373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734BD2D5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EE43056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31F2FED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3969B15C" w14:textId="77777777" w:rsidTr="001951EF">
        <w:tc>
          <w:tcPr>
            <w:tcW w:w="4508" w:type="dxa"/>
          </w:tcPr>
          <w:p w14:paraId="07B62B36" w14:textId="77777777" w:rsidR="00E06494" w:rsidRPr="00FD6753" w:rsidRDefault="00E06494" w:rsidP="00D91281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Allows housing to be built </w:t>
            </w:r>
            <w:r>
              <w:rPr>
                <w:rFonts w:cs="Arial"/>
                <w:color w:val="FF0000"/>
                <w:sz w:val="24"/>
              </w:rPr>
              <w:t>closer</w:t>
            </w:r>
            <w:r w:rsidRPr="00FD6753">
              <w:rPr>
                <w:rFonts w:cs="Arial"/>
                <w:color w:val="FF0000"/>
                <w:sz w:val="24"/>
              </w:rPr>
              <w:t xml:space="preserve"> to places of work</w:t>
            </w:r>
            <w:r>
              <w:rPr>
                <w:rFonts w:cs="Arial"/>
                <w:color w:val="FF0000"/>
                <w:sz w:val="24"/>
              </w:rPr>
              <w:t>,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  <w:r>
              <w:rPr>
                <w:rFonts w:cs="Arial"/>
                <w:color w:val="FF0000"/>
                <w:sz w:val="24"/>
              </w:rPr>
              <w:t>giving</w:t>
            </w:r>
            <w:r w:rsidRPr="00FD6753">
              <w:rPr>
                <w:rFonts w:cs="Arial"/>
                <w:color w:val="FF0000"/>
                <w:sz w:val="24"/>
              </w:rPr>
              <w:t xml:space="preserve"> employment opportunities for residents and reducing commuter traffic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72A46CCA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28EE67BD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D0E75EE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ECF151D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26C5D643" w14:textId="77777777" w:rsidR="00E06494" w:rsidRDefault="00E06494" w:rsidP="005C004E">
      <w:pPr>
        <w:rPr>
          <w:rFonts w:cs="Arial"/>
          <w:b/>
          <w:bCs/>
          <w:sz w:val="24"/>
        </w:rPr>
      </w:pPr>
    </w:p>
    <w:p w14:paraId="0EB998E4" w14:textId="77777777" w:rsidR="00E06494" w:rsidRDefault="00E06494" w:rsidP="005C004E">
      <w:pPr>
        <w:rPr>
          <w:rFonts w:cs="Arial"/>
          <w:b/>
          <w:bCs/>
          <w:sz w:val="24"/>
        </w:rPr>
      </w:pPr>
    </w:p>
    <w:p w14:paraId="012B206C" w14:textId="77777777" w:rsidR="00E06494" w:rsidRPr="00FD6753" w:rsidRDefault="00E06494" w:rsidP="005C004E">
      <w:pPr>
        <w:rPr>
          <w:rFonts w:cs="Arial"/>
          <w:b/>
          <w:bCs/>
          <w:sz w:val="24"/>
        </w:rPr>
      </w:pPr>
    </w:p>
    <w:p w14:paraId="6E878E8C" w14:textId="77777777" w:rsidR="00E06494" w:rsidRPr="00FD6753" w:rsidRDefault="00E06494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06494" w:rsidRPr="00FD6753" w14:paraId="2BC72547" w14:textId="77777777" w:rsidTr="001951EF">
        <w:tc>
          <w:tcPr>
            <w:tcW w:w="4508" w:type="dxa"/>
          </w:tcPr>
          <w:p w14:paraId="61747D5B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4CF9F209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E06494" w:rsidRPr="00FD6753" w14:paraId="56A7D4AC" w14:textId="77777777" w:rsidTr="001951EF">
        <w:tc>
          <w:tcPr>
            <w:tcW w:w="4508" w:type="dxa"/>
          </w:tcPr>
          <w:p w14:paraId="11EDDEC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Land is normally free from contaminates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6D8729F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560D33F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Government and local authorities have increased restrictions on the development of greenfield land to protect wildlife and the countryside.</w:t>
            </w:r>
          </w:p>
          <w:p w14:paraId="1E9509DB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5BDF4998" w14:textId="77777777" w:rsidTr="001951EF">
        <w:tc>
          <w:tcPr>
            <w:tcW w:w="4508" w:type="dxa"/>
          </w:tcPr>
          <w:p w14:paraId="7F96BA93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Homes often command a premium price as they are in desirable semi-rural or rural locations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54808F6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30AB2A4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Planning permissions are often more difficult to obtain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2C743551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12E21F2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1D8F94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5E40114C" w14:textId="77777777" w:rsidTr="001951EF">
        <w:tc>
          <w:tcPr>
            <w:tcW w:w="4508" w:type="dxa"/>
          </w:tcPr>
          <w:p w14:paraId="201731C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More space </w:t>
            </w:r>
            <w:r>
              <w:rPr>
                <w:rFonts w:cs="Arial"/>
                <w:color w:val="FF0000"/>
                <w:sz w:val="24"/>
              </w:rPr>
              <w:t xml:space="preserve">is </w:t>
            </w:r>
            <w:r w:rsidRPr="00FD6753">
              <w:rPr>
                <w:rFonts w:cs="Arial"/>
                <w:color w:val="FF0000"/>
                <w:sz w:val="24"/>
              </w:rPr>
              <w:t>available for gardens for homes, or for larger commercial developments such as business parks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34DC4AF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will need to be provided.</w:t>
            </w:r>
          </w:p>
          <w:p w14:paraId="02340899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213A9187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EEDA78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099D5D4E" w14:textId="77777777" w:rsidTr="001951EF">
        <w:tc>
          <w:tcPr>
            <w:tcW w:w="4508" w:type="dxa"/>
          </w:tcPr>
          <w:p w14:paraId="5AE4801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B134A14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Increased pollution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is likely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>due to urban sprawl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7E0D9291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9BCB272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7169D4E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4D7CE911" w14:textId="77777777" w:rsidTr="001951EF">
        <w:tc>
          <w:tcPr>
            <w:tcW w:w="4508" w:type="dxa"/>
          </w:tcPr>
          <w:p w14:paraId="75113400" w14:textId="77777777" w:rsidR="00E06494" w:rsidRPr="00FD6753" w:rsidRDefault="00E06494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3004ECD2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47FE01D7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76996EDE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773F2BB6" w14:textId="77777777" w:rsidR="00E06494" w:rsidRPr="00FD6753" w:rsidRDefault="00E06494" w:rsidP="001951EF">
            <w:pPr>
              <w:rPr>
                <w:rFonts w:cs="Arial"/>
                <w:sz w:val="24"/>
              </w:rPr>
            </w:pPr>
          </w:p>
        </w:tc>
      </w:tr>
    </w:tbl>
    <w:p w14:paraId="4C060612" w14:textId="77777777" w:rsidR="00E06494" w:rsidRPr="00B61AAE" w:rsidRDefault="00E06494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1E23B2AA" w14:textId="77777777" w:rsidR="00E06494" w:rsidRDefault="00E06494" w:rsidP="00474F67">
      <w:pPr>
        <w:rPr>
          <w:rFonts w:cs="Arial"/>
          <w:szCs w:val="22"/>
        </w:rPr>
      </w:pPr>
    </w:p>
    <w:p w14:paraId="5A89DA3B" w14:textId="77777777" w:rsidR="00E06494" w:rsidRDefault="00E06494" w:rsidP="00AD179E">
      <w:pPr>
        <w:pStyle w:val="Answer"/>
        <w:tabs>
          <w:tab w:val="left" w:pos="2400"/>
        </w:tabs>
      </w:pPr>
      <w:r>
        <w:tab/>
      </w:r>
    </w:p>
    <w:p w14:paraId="349DEC81" w14:textId="77777777" w:rsidR="00474F67" w:rsidRDefault="00474F67" w:rsidP="00474F67">
      <w:pPr>
        <w:rPr>
          <w:rFonts w:cs="Arial"/>
          <w:szCs w:val="22"/>
        </w:rPr>
      </w:pPr>
    </w:p>
    <w:p w14:paraId="2986D14E" w14:textId="77777777" w:rsidR="006E1028" w:rsidRDefault="006E1028" w:rsidP="006E1028">
      <w:pPr>
        <w:pStyle w:val="Answer"/>
      </w:pPr>
    </w:p>
    <w:sectPr w:rsidR="006E1028" w:rsidSect="00BC04BE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CD45D" w14:textId="77777777" w:rsidR="00E06494" w:rsidRDefault="00E06494">
      <w:pPr>
        <w:spacing w:before="0" w:after="0"/>
      </w:pPr>
      <w:r>
        <w:separator/>
      </w:r>
    </w:p>
  </w:endnote>
  <w:endnote w:type="continuationSeparator" w:id="0">
    <w:p w14:paraId="2CACFD3E" w14:textId="77777777" w:rsidR="00E06494" w:rsidRDefault="00E064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4F865" w14:textId="77777777" w:rsidR="00BC04BE" w:rsidRPr="00F03E33" w:rsidRDefault="00BC04BE" w:rsidP="00BC04BE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3309FE17" wp14:editId="21658DD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AF00DCD" id="Group 2" o:spid="_x0000_s1026" style="position:absolute;margin-left:-44.55pt;margin-top:-10pt;width:566.05pt;height:36.5pt;z-index:25166489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FFE3167" wp14:editId="65BA0D87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02FD5" id="Straight Connector 9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26F0CB4D" w14:textId="662BB3C9" w:rsidR="00110217" w:rsidRPr="00FE56AC" w:rsidRDefault="00110217" w:rsidP="00BC04BE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858E8" w14:textId="77777777" w:rsidR="00E06494" w:rsidRDefault="00E06494">
      <w:pPr>
        <w:spacing w:before="0" w:after="0"/>
      </w:pPr>
      <w:r>
        <w:separator/>
      </w:r>
    </w:p>
  </w:footnote>
  <w:footnote w:type="continuationSeparator" w:id="0">
    <w:p w14:paraId="117A3C62" w14:textId="77777777" w:rsidR="00E06494" w:rsidRDefault="00E064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57E2" w14:textId="77777777" w:rsidR="00FE56AC" w:rsidRPr="009C6DF4" w:rsidRDefault="00FE56AC" w:rsidP="00FE56A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11C78EE2" wp14:editId="2FC12555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6E2C1" w14:textId="77777777" w:rsidR="00FE56AC" w:rsidRPr="00631B61" w:rsidRDefault="00FE56AC" w:rsidP="00FE56A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275B52C" w14:textId="77777777" w:rsidR="00FE56AC" w:rsidRPr="00631B61" w:rsidRDefault="00FE56AC" w:rsidP="00FE56A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C78EE2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846E2C1" w14:textId="77777777" w:rsidR="00FE56AC" w:rsidRPr="00631B61" w:rsidRDefault="00FE56AC" w:rsidP="00FE56A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275B52C" w14:textId="77777777" w:rsidR="00FE56AC" w:rsidRPr="00631B61" w:rsidRDefault="00FE56AC" w:rsidP="00FE56A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4565796" w14:textId="77777777" w:rsidR="00FE56AC" w:rsidRPr="008B4906" w:rsidRDefault="00FE56AC" w:rsidP="00FE56AC">
    <w:pPr>
      <w:pStyle w:val="Header"/>
    </w:pPr>
  </w:p>
  <w:p w14:paraId="3F6AF134" w14:textId="77777777" w:rsidR="00FE56AC" w:rsidRPr="006C3952" w:rsidRDefault="00FE56AC" w:rsidP="00FE56AC">
    <w:pPr>
      <w:pStyle w:val="Header"/>
    </w:pPr>
  </w:p>
  <w:p w14:paraId="04B43E52" w14:textId="77777777" w:rsidR="00FE56AC" w:rsidRPr="001509F1" w:rsidRDefault="00FE56AC" w:rsidP="00FE56AC">
    <w:pPr>
      <w:pStyle w:val="Header"/>
    </w:pPr>
  </w:p>
  <w:p w14:paraId="0E0A3FAE" w14:textId="6035BAAA" w:rsidR="00110217" w:rsidRPr="00FE56AC" w:rsidRDefault="00110217" w:rsidP="00FE5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836852">
    <w:abstractNumId w:val="4"/>
  </w:num>
  <w:num w:numId="2" w16cid:durableId="1628660258">
    <w:abstractNumId w:val="14"/>
  </w:num>
  <w:num w:numId="3" w16cid:durableId="78719591">
    <w:abstractNumId w:val="21"/>
  </w:num>
  <w:num w:numId="4" w16cid:durableId="1298297767">
    <w:abstractNumId w:val="16"/>
  </w:num>
  <w:num w:numId="5" w16cid:durableId="631524851">
    <w:abstractNumId w:val="7"/>
  </w:num>
  <w:num w:numId="6" w16cid:durableId="2107189065">
    <w:abstractNumId w:val="15"/>
  </w:num>
  <w:num w:numId="7" w16cid:durableId="609435445">
    <w:abstractNumId w:val="7"/>
  </w:num>
  <w:num w:numId="8" w16cid:durableId="1994793635">
    <w:abstractNumId w:val="1"/>
  </w:num>
  <w:num w:numId="9" w16cid:durableId="2005084501">
    <w:abstractNumId w:val="7"/>
    <w:lvlOverride w:ilvl="0">
      <w:startOverride w:val="1"/>
    </w:lvlOverride>
  </w:num>
  <w:num w:numId="10" w16cid:durableId="602961222">
    <w:abstractNumId w:val="17"/>
  </w:num>
  <w:num w:numId="11" w16cid:durableId="413865433">
    <w:abstractNumId w:val="13"/>
  </w:num>
  <w:num w:numId="12" w16cid:durableId="1865364596">
    <w:abstractNumId w:val="5"/>
  </w:num>
  <w:num w:numId="13" w16cid:durableId="1296180015">
    <w:abstractNumId w:val="12"/>
  </w:num>
  <w:num w:numId="14" w16cid:durableId="645015529">
    <w:abstractNumId w:val="18"/>
  </w:num>
  <w:num w:numId="15" w16cid:durableId="1984969478">
    <w:abstractNumId w:val="10"/>
  </w:num>
  <w:num w:numId="16" w16cid:durableId="582253665">
    <w:abstractNumId w:val="6"/>
  </w:num>
  <w:num w:numId="17" w16cid:durableId="1221089897">
    <w:abstractNumId w:val="23"/>
  </w:num>
  <w:num w:numId="18" w16cid:durableId="1192766584">
    <w:abstractNumId w:val="24"/>
  </w:num>
  <w:num w:numId="19" w16cid:durableId="1232472555">
    <w:abstractNumId w:val="3"/>
  </w:num>
  <w:num w:numId="20" w16cid:durableId="471679146">
    <w:abstractNumId w:val="2"/>
  </w:num>
  <w:num w:numId="21" w16cid:durableId="1290863141">
    <w:abstractNumId w:val="8"/>
  </w:num>
  <w:num w:numId="22" w16cid:durableId="1330795854">
    <w:abstractNumId w:val="8"/>
    <w:lvlOverride w:ilvl="0">
      <w:startOverride w:val="1"/>
    </w:lvlOverride>
  </w:num>
  <w:num w:numId="23" w16cid:durableId="1753888958">
    <w:abstractNumId w:val="22"/>
  </w:num>
  <w:num w:numId="24" w16cid:durableId="14307344">
    <w:abstractNumId w:val="8"/>
    <w:lvlOverride w:ilvl="0">
      <w:startOverride w:val="1"/>
    </w:lvlOverride>
  </w:num>
  <w:num w:numId="25" w16cid:durableId="347996495">
    <w:abstractNumId w:val="8"/>
    <w:lvlOverride w:ilvl="0">
      <w:startOverride w:val="1"/>
    </w:lvlOverride>
  </w:num>
  <w:num w:numId="26" w16cid:durableId="1138768960">
    <w:abstractNumId w:val="9"/>
  </w:num>
  <w:num w:numId="27" w16cid:durableId="669407159">
    <w:abstractNumId w:val="19"/>
  </w:num>
  <w:num w:numId="28" w16cid:durableId="1609968720">
    <w:abstractNumId w:val="8"/>
    <w:lvlOverride w:ilvl="0">
      <w:startOverride w:val="1"/>
    </w:lvlOverride>
  </w:num>
  <w:num w:numId="29" w16cid:durableId="1259631011">
    <w:abstractNumId w:val="20"/>
  </w:num>
  <w:num w:numId="30" w16cid:durableId="1491558059">
    <w:abstractNumId w:val="8"/>
  </w:num>
  <w:num w:numId="31" w16cid:durableId="924995035">
    <w:abstractNumId w:val="8"/>
    <w:lvlOverride w:ilvl="0">
      <w:startOverride w:val="1"/>
    </w:lvlOverride>
  </w:num>
  <w:num w:numId="32" w16cid:durableId="49234072">
    <w:abstractNumId w:val="8"/>
    <w:lvlOverride w:ilvl="0">
      <w:startOverride w:val="1"/>
    </w:lvlOverride>
  </w:num>
  <w:num w:numId="33" w16cid:durableId="2000693766">
    <w:abstractNumId w:val="0"/>
  </w:num>
  <w:num w:numId="34" w16cid:durableId="8631795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94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3A69"/>
    <w:rsid w:val="00404B31"/>
    <w:rsid w:val="00474F67"/>
    <w:rsid w:val="0048500D"/>
    <w:rsid w:val="00524E1B"/>
    <w:rsid w:val="006124C0"/>
    <w:rsid w:val="006135C0"/>
    <w:rsid w:val="00654FB5"/>
    <w:rsid w:val="006642FD"/>
    <w:rsid w:val="006807B0"/>
    <w:rsid w:val="00691B95"/>
    <w:rsid w:val="006B798A"/>
    <w:rsid w:val="006B7B30"/>
    <w:rsid w:val="006D3AA3"/>
    <w:rsid w:val="006D4994"/>
    <w:rsid w:val="006E1028"/>
    <w:rsid w:val="006E19C2"/>
    <w:rsid w:val="006F7BAF"/>
    <w:rsid w:val="00797FA7"/>
    <w:rsid w:val="007D0FE4"/>
    <w:rsid w:val="008203F1"/>
    <w:rsid w:val="008C1F1C"/>
    <w:rsid w:val="008D47A6"/>
    <w:rsid w:val="009975A0"/>
    <w:rsid w:val="009C5C6E"/>
    <w:rsid w:val="00A2454C"/>
    <w:rsid w:val="00AE245C"/>
    <w:rsid w:val="00B054EC"/>
    <w:rsid w:val="00B634AC"/>
    <w:rsid w:val="00BC04BE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06494"/>
    <w:rsid w:val="00F03E33"/>
    <w:rsid w:val="00F15749"/>
    <w:rsid w:val="00F42A36"/>
    <w:rsid w:val="00F82617"/>
    <w:rsid w:val="00F92B38"/>
    <w:rsid w:val="00F967EC"/>
    <w:rsid w:val="00FD52DA"/>
    <w:rsid w:val="00FE56AC"/>
    <w:rsid w:val="00FE713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37F689"/>
  <w15:docId w15:val="{053700D2-14CA-4480-B6BD-912CF020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064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F963EF-0E25-4099-A2E5-4D3E40CE3096}">
  <ds:schemaRefs>
    <ds:schemaRef ds:uri="http://www.w3.org/XML/1998/namespace"/>
    <ds:schemaRef ds:uri="http://schemas.microsoft.com/office/2006/documentManagement/types"/>
    <ds:schemaRef ds:uri="http://purl.org/dc/elements/1.1/"/>
    <ds:schemaRef ds:uri="7c04300a-231c-4281-9146-a98f6f4a7aff"/>
    <ds:schemaRef ds:uri="01e15224-84b2-4570-bdea-a67bb94d0921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56BF1D8-AE2F-421F-ADE4-D5F596092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592F09-68FD-43DB-8F3C-206C9EB866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6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6</cp:revision>
  <cp:lastPrinted>2013-05-15T12:05:00Z</cp:lastPrinted>
  <dcterms:created xsi:type="dcterms:W3CDTF">2021-09-21T13:47:00Z</dcterms:created>
  <dcterms:modified xsi:type="dcterms:W3CDTF">2025-06-16T13:15:00Z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2025-05-30T11:03:41Z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3ae9a160-14fc-4d4d-9fe6-fd315ef1348c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